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CA" w:rsidRPr="00513FE6" w:rsidRDefault="004813CA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13CA" w:rsidRPr="00513FE6" w:rsidRDefault="004813C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813CA" w:rsidRPr="00513FE6" w:rsidRDefault="004813CA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813CA" w:rsidRPr="00513FE6" w:rsidRDefault="004813CA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813CA" w:rsidRDefault="004813CA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813CA" w:rsidRPr="00E40E79" w:rsidRDefault="004813CA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4813CA" w:rsidRPr="00513FE6" w:rsidRDefault="004813CA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2861</w:t>
      </w:r>
    </w:p>
    <w:p w:rsidR="004813CA" w:rsidRPr="003C0768" w:rsidRDefault="004813CA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813CA" w:rsidRPr="00E40E79" w:rsidRDefault="004813CA" w:rsidP="00B05BA8">
      <w:pPr>
        <w:rPr>
          <w:rFonts w:ascii="Century" w:hAnsi="Century"/>
          <w:sz w:val="18"/>
          <w:szCs w:val="26"/>
          <w:lang w:val="uk-UA"/>
        </w:rPr>
      </w:pPr>
    </w:p>
    <w:p w:rsidR="004813CA" w:rsidRPr="003C0768" w:rsidRDefault="004813C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Коліснику Валентину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813CA" w:rsidRPr="00E40E79" w:rsidRDefault="004813CA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4813CA" w:rsidRPr="003C0768" w:rsidRDefault="004813CA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Коліснику Валентину Володимировичу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813CA" w:rsidRPr="003C0768" w:rsidRDefault="004813CA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813CA" w:rsidRDefault="004813CA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Коліснику Валентину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39,1120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4620983900:39:000:0021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4813CA" w:rsidRPr="007C76DF" w:rsidRDefault="004813C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Коліснику Валентину Володимировичу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813CA" w:rsidRPr="003C0768" w:rsidRDefault="004813C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813CA" w:rsidRPr="003C0768" w:rsidRDefault="004813CA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4813CA" w:rsidRDefault="004813CA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813CA" w:rsidRPr="003C0768" w:rsidRDefault="004813CA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813CA" w:rsidRDefault="004813CA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4813CA" w:rsidSect="004813CA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813CA" w:rsidRPr="003C0768" w:rsidRDefault="004813CA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4813CA" w:rsidRPr="003C0768" w:rsidSect="004813CA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4813CA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1C976D3-B9D0-4F35-B9BC-55B11D0A4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2</Pages>
  <Words>326</Words>
  <Characters>2321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